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8D62" w14:textId="77777777" w:rsidR="00475128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DYNELEY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29DD1B9" w14:textId="77777777" w:rsidR="00475128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3A06A" w14:textId="77777777" w:rsidR="00475128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DE629" w14:textId="77777777" w:rsidR="00475128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Aberford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Yorkshire,</w:t>
      </w:r>
    </w:p>
    <w:p w14:paraId="2163A310" w14:textId="77777777" w:rsidR="00475128" w:rsidRPr="000066FC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William Hopton(q.v.).</w:t>
      </w:r>
    </w:p>
    <w:p w14:paraId="0673736F" w14:textId="77777777" w:rsidR="00475128" w:rsidRDefault="00475128" w:rsidP="00475128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16201BE7" w14:textId="77777777" w:rsidR="00475128" w:rsidRDefault="00475128" w:rsidP="00475128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pp.6-7)</w:t>
      </w:r>
    </w:p>
    <w:p w14:paraId="68DB37B2" w14:textId="77777777" w:rsidR="00475128" w:rsidRDefault="00475128" w:rsidP="0047512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CF48C25" w14:textId="77777777" w:rsidR="00475128" w:rsidRDefault="00475128" w:rsidP="0047512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CB1312D" w14:textId="77777777" w:rsidR="00475128" w:rsidRPr="000066FC" w:rsidRDefault="00475128" w:rsidP="00475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 June 2021</w:t>
      </w:r>
    </w:p>
    <w:p w14:paraId="64D51DC4" w14:textId="04B834A3" w:rsidR="00BA00AB" w:rsidRPr="0047512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75128" w:rsidSect="00475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5C44" w14:textId="77777777" w:rsidR="00475128" w:rsidRDefault="00475128" w:rsidP="009139A6">
      <w:r>
        <w:separator/>
      </w:r>
    </w:p>
  </w:endnote>
  <w:endnote w:type="continuationSeparator" w:id="0">
    <w:p w14:paraId="572A8949" w14:textId="77777777" w:rsidR="00475128" w:rsidRDefault="004751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EE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C82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D5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3D094" w14:textId="77777777" w:rsidR="00475128" w:rsidRDefault="00475128" w:rsidP="009139A6">
      <w:r>
        <w:separator/>
      </w:r>
    </w:p>
  </w:footnote>
  <w:footnote w:type="continuationSeparator" w:id="0">
    <w:p w14:paraId="0B7B454D" w14:textId="77777777" w:rsidR="00475128" w:rsidRDefault="004751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3A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FC5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AAC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28"/>
    <w:rsid w:val="000666E0"/>
    <w:rsid w:val="002510B7"/>
    <w:rsid w:val="0047512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9BCF2"/>
  <w15:chartTrackingRefBased/>
  <w15:docId w15:val="{6986991E-C64E-4392-A373-51423996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2021-06-23T15:07:00Z</dcterms:created>
  <dcterms:modified xsi:type="dcterms:W3CDTF">2021-06-23T15:08:00Z</dcterms:modified>
</cp:coreProperties>
</file>